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0E1" w:rsidRDefault="00D370E1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D370E1" w:rsidRPr="00237778" w:rsidRDefault="00D370E1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>Załącznik nr 7 do SWZ</w:t>
      </w:r>
    </w:p>
    <w:p w:rsidR="00D370E1" w:rsidRPr="00237778" w:rsidRDefault="00D370E1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D370E1" w:rsidRPr="004B444B" w:rsidRDefault="00D370E1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D370E1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D370E1" w:rsidRPr="004B444B" w:rsidRDefault="00D370E1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D370E1" w:rsidRDefault="00D370E1" w:rsidP="00A12104">
      <w:pPr>
        <w:pBdr>
          <w:bottom w:val="single" w:sz="12" w:space="1" w:color="auto"/>
        </w:pBdr>
        <w:jc w:val="center"/>
        <w:rPr>
          <w:b/>
          <w:bCs/>
        </w:rPr>
      </w:pPr>
    </w:p>
    <w:p w:rsidR="00D370E1" w:rsidRPr="00407B6A" w:rsidRDefault="00D370E1" w:rsidP="00A12104">
      <w:pPr>
        <w:pBdr>
          <w:bottom w:val="single" w:sz="12" w:space="1" w:color="auto"/>
        </w:pBdr>
        <w:jc w:val="center"/>
        <w:rPr>
          <w:b/>
          <w:bCs/>
          <w:color w:val="auto"/>
        </w:rPr>
      </w:pPr>
      <w:r w:rsidRPr="00407B6A">
        <w:rPr>
          <w:b/>
          <w:color w:val="auto"/>
        </w:rPr>
        <w:t>Dla części 1 i części 2 zamówienia *</w:t>
      </w:r>
    </w:p>
    <w:p w:rsidR="00D370E1" w:rsidRDefault="00D370E1" w:rsidP="0023777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center"/>
        <w:rPr>
          <w:lang w:eastAsia="pl-PL"/>
        </w:rPr>
      </w:pPr>
      <w:r>
        <w:rPr>
          <w:lang w:eastAsia="pl-PL"/>
        </w:rPr>
        <w:t>n</w:t>
      </w:r>
      <w:r w:rsidRPr="00237778">
        <w:rPr>
          <w:lang w:eastAsia="pl-PL"/>
        </w:rPr>
        <w:t xml:space="preserve">a potrzeby postępowania o udzielenie zamówienia publicznego  pn. </w:t>
      </w:r>
      <w:bookmarkStart w:id="0" w:name="_Hlk535831023"/>
      <w:bookmarkStart w:id="1" w:name="_Hlk517264785"/>
      <w:r w:rsidRPr="008D42BC">
        <w:rPr>
          <w:b/>
          <w:bCs/>
          <w:color w:val="auto"/>
          <w:lang w:eastAsia="pl-PL"/>
        </w:rPr>
        <w:t>„</w:t>
      </w:r>
      <w:bookmarkEnd w:id="0"/>
      <w:r w:rsidRPr="005C7A8A">
        <w:rPr>
          <w:rFonts w:cs="Calibri"/>
          <w:b/>
          <w:color w:val="auto"/>
          <w:lang w:eastAsia="pl-PL"/>
        </w:rPr>
        <w:t xml:space="preserve">Budowa </w:t>
      </w:r>
      <w:r>
        <w:rPr>
          <w:rFonts w:cs="Calibri"/>
          <w:b/>
          <w:color w:val="auto"/>
          <w:lang w:eastAsia="pl-PL"/>
        </w:rPr>
        <w:t>chodnika oraz drogi dojazdowej do gruntów rolnych ul. Leśna w Gołanicach</w:t>
      </w:r>
      <w:r w:rsidRPr="00237778">
        <w:rPr>
          <w:b/>
          <w:bCs/>
          <w:color w:val="auto"/>
          <w:lang w:eastAsia="pl-PL"/>
        </w:rPr>
        <w:t>”</w:t>
      </w:r>
      <w:bookmarkEnd w:id="1"/>
      <w:r w:rsidRPr="00237778">
        <w:rPr>
          <w:i/>
          <w:lang w:eastAsia="pl-PL"/>
        </w:rPr>
        <w:t xml:space="preserve">, </w:t>
      </w:r>
      <w:r w:rsidRPr="00237778">
        <w:rPr>
          <w:lang w:eastAsia="pl-PL"/>
        </w:rPr>
        <w:t>oświadczam, że:</w:t>
      </w:r>
    </w:p>
    <w:p w:rsidR="00D370E1" w:rsidRPr="00237778" w:rsidRDefault="00D370E1" w:rsidP="0023777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center"/>
        <w:rPr>
          <w:lang w:eastAsia="pl-PL"/>
        </w:rPr>
      </w:pPr>
    </w:p>
    <w:p w:rsidR="00D370E1" w:rsidRPr="00237778" w:rsidRDefault="00D370E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D370E1" w:rsidRPr="00237778" w:rsidRDefault="00D370E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D370E1" w:rsidRPr="00237778" w:rsidRDefault="00D370E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</w:t>
      </w:r>
    </w:p>
    <w:p w:rsidR="00D370E1" w:rsidRPr="00237778" w:rsidRDefault="00D370E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D370E1" w:rsidRDefault="00D370E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D370E1" w:rsidRDefault="00D370E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D370E1" w:rsidRPr="00237778" w:rsidRDefault="00D370E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D370E1" w:rsidRPr="00237778" w:rsidRDefault="00D370E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370E1" w:rsidRPr="00237778" w:rsidRDefault="00D370E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D370E1" w:rsidRDefault="00D370E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D370E1" w:rsidRPr="00237778" w:rsidRDefault="00D370E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D370E1" w:rsidRPr="008D42BC" w:rsidRDefault="00D370E1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370E1" w:rsidRPr="008D42BC" w:rsidRDefault="00D370E1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D370E1" w:rsidRPr="008D42BC" w:rsidRDefault="00D370E1" w:rsidP="008D42BC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D370E1" w:rsidRPr="008D42BC" w:rsidRDefault="00D370E1" w:rsidP="008D42BC">
      <w:pPr>
        <w:tabs>
          <w:tab w:val="left" w:pos="0"/>
        </w:tabs>
        <w:suppressAutoHyphens w:val="0"/>
        <w:autoSpaceDE/>
        <w:spacing w:after="160" w:line="254" w:lineRule="auto"/>
        <w:rPr>
          <w:i/>
          <w:iCs/>
          <w:color w:val="auto"/>
          <w:sz w:val="22"/>
          <w:szCs w:val="22"/>
          <w:lang w:eastAsia="pl-PL"/>
        </w:rPr>
      </w:pPr>
    </w:p>
    <w:p w:rsidR="00D370E1" w:rsidRPr="00237778" w:rsidRDefault="00D370E1" w:rsidP="008D42BC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…………2021 roku</w:t>
      </w:r>
    </w:p>
    <w:p w:rsidR="00D370E1" w:rsidRPr="00237778" w:rsidRDefault="00D370E1">
      <w:pPr>
        <w:suppressAutoHyphens w:val="0"/>
        <w:autoSpaceDE/>
        <w:spacing w:after="160" w:line="254" w:lineRule="auto"/>
        <w:rPr>
          <w:lang w:eastAsia="pl-PL"/>
        </w:rPr>
      </w:pPr>
    </w:p>
    <w:sectPr w:rsidR="00D370E1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0E1" w:rsidRDefault="00D370E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D370E1" w:rsidRDefault="00D370E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0E1" w:rsidRDefault="00D370E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D370E1" w:rsidRDefault="00D370E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E1" w:rsidRPr="00237778" w:rsidRDefault="00D370E1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FS.271.10</w:t>
    </w:r>
    <w:r w:rsidRPr="00237778">
      <w:rPr>
        <w:noProof/>
        <w:color w:val="auto"/>
        <w:lang w:eastAsia="pl-PL"/>
      </w:rPr>
      <w:t>.2021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814B1"/>
    <w:rsid w:val="000837AD"/>
    <w:rsid w:val="000B4B39"/>
    <w:rsid w:val="001110F3"/>
    <w:rsid w:val="001444DA"/>
    <w:rsid w:val="00175208"/>
    <w:rsid w:val="001945E7"/>
    <w:rsid w:val="001B01D4"/>
    <w:rsid w:val="00236D9D"/>
    <w:rsid w:val="00237778"/>
    <w:rsid w:val="003C1570"/>
    <w:rsid w:val="003E49F3"/>
    <w:rsid w:val="00407B6A"/>
    <w:rsid w:val="00424EDE"/>
    <w:rsid w:val="00450389"/>
    <w:rsid w:val="004907FB"/>
    <w:rsid w:val="004925E9"/>
    <w:rsid w:val="004B444B"/>
    <w:rsid w:val="004E32E9"/>
    <w:rsid w:val="004F6717"/>
    <w:rsid w:val="005B3600"/>
    <w:rsid w:val="005C7A8A"/>
    <w:rsid w:val="005D1B38"/>
    <w:rsid w:val="005F015E"/>
    <w:rsid w:val="00616D96"/>
    <w:rsid w:val="006A5D41"/>
    <w:rsid w:val="006C6443"/>
    <w:rsid w:val="00730FBB"/>
    <w:rsid w:val="00763E00"/>
    <w:rsid w:val="007C184A"/>
    <w:rsid w:val="007F057E"/>
    <w:rsid w:val="00817F8E"/>
    <w:rsid w:val="00830049"/>
    <w:rsid w:val="008554A8"/>
    <w:rsid w:val="00870148"/>
    <w:rsid w:val="008B6645"/>
    <w:rsid w:val="008D42BC"/>
    <w:rsid w:val="00937D18"/>
    <w:rsid w:val="00955B77"/>
    <w:rsid w:val="00983108"/>
    <w:rsid w:val="00A12104"/>
    <w:rsid w:val="00A54E43"/>
    <w:rsid w:val="00A64526"/>
    <w:rsid w:val="00B672DE"/>
    <w:rsid w:val="00BA5965"/>
    <w:rsid w:val="00C555CE"/>
    <w:rsid w:val="00C55DF0"/>
    <w:rsid w:val="00C72A5B"/>
    <w:rsid w:val="00D01B6F"/>
    <w:rsid w:val="00D370E1"/>
    <w:rsid w:val="00DB5D99"/>
    <w:rsid w:val="00DC5AFB"/>
    <w:rsid w:val="00DF3459"/>
    <w:rsid w:val="00E53D20"/>
    <w:rsid w:val="00EA4A1B"/>
    <w:rsid w:val="00F10FE1"/>
    <w:rsid w:val="00F12253"/>
    <w:rsid w:val="00F37EC7"/>
    <w:rsid w:val="00F727A3"/>
    <w:rsid w:val="00F73A15"/>
    <w:rsid w:val="00F7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104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6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179</Words>
  <Characters>1076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10</cp:revision>
  <dcterms:created xsi:type="dcterms:W3CDTF">2021-04-20T12:41:00Z</dcterms:created>
  <dcterms:modified xsi:type="dcterms:W3CDTF">2021-08-23T07:03:00Z</dcterms:modified>
</cp:coreProperties>
</file>